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413" w14:textId="77777777" w:rsidR="00DA072B" w:rsidRDefault="00DA072B" w:rsidP="00DA072B">
      <w:pPr>
        <w:pStyle w:val="NoSpacing"/>
      </w:pPr>
      <w:r>
        <w:rPr>
          <w:u w:val="single"/>
        </w:rPr>
        <w:t>Katherine JUYLL</w:t>
      </w:r>
      <w:r>
        <w:t xml:space="preserve">       (d.ca.1437)</w:t>
      </w:r>
    </w:p>
    <w:p w14:paraId="1329EF83" w14:textId="77777777" w:rsidR="00DA072B" w:rsidRDefault="00DA072B" w:rsidP="00DA072B">
      <w:pPr>
        <w:pStyle w:val="NoSpacing"/>
      </w:pPr>
    </w:p>
    <w:p w14:paraId="4AD62990" w14:textId="77777777" w:rsidR="00DA072B" w:rsidRDefault="00DA072B" w:rsidP="00DA072B">
      <w:pPr>
        <w:pStyle w:val="NoSpacing"/>
      </w:pPr>
    </w:p>
    <w:p w14:paraId="15056344" w14:textId="77777777" w:rsidR="00DA072B" w:rsidRDefault="00DA072B" w:rsidP="00DA072B">
      <w:pPr>
        <w:pStyle w:val="NoSpacing"/>
      </w:pPr>
      <w:r>
        <w:t>14 Feb.1437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Devon and Cornwall.</w:t>
      </w:r>
    </w:p>
    <w:p w14:paraId="0ABDD50A" w14:textId="77777777" w:rsidR="00DA072B" w:rsidRDefault="00DA072B" w:rsidP="00DA072B">
      <w:pPr>
        <w:pStyle w:val="NoSpacing"/>
      </w:pPr>
      <w:r>
        <w:tab/>
      </w:r>
      <w:r>
        <w:tab/>
        <w:t>(C.F.R. 1430-37 p.299)</w:t>
      </w:r>
    </w:p>
    <w:p w14:paraId="2FA28FFD" w14:textId="77777777" w:rsidR="00DA072B" w:rsidRDefault="00DA072B" w:rsidP="00DA072B">
      <w:pPr>
        <w:pStyle w:val="NoSpacing"/>
      </w:pPr>
    </w:p>
    <w:p w14:paraId="0A7AAEF6" w14:textId="77777777" w:rsidR="00DA072B" w:rsidRDefault="00DA072B" w:rsidP="00DA072B">
      <w:pPr>
        <w:pStyle w:val="NoSpacing"/>
      </w:pPr>
    </w:p>
    <w:p w14:paraId="1F96C2E0" w14:textId="77777777" w:rsidR="00DA072B" w:rsidRDefault="00DA072B" w:rsidP="00DA072B">
      <w:pPr>
        <w:pStyle w:val="NoSpacing"/>
      </w:pPr>
      <w:r>
        <w:t>22 April 2025</w:t>
      </w:r>
    </w:p>
    <w:p w14:paraId="4F7C94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EE9B6" w14:textId="77777777" w:rsidR="00DA072B" w:rsidRDefault="00DA072B" w:rsidP="009139A6">
      <w:r>
        <w:separator/>
      </w:r>
    </w:p>
  </w:endnote>
  <w:endnote w:type="continuationSeparator" w:id="0">
    <w:p w14:paraId="2DB353F5" w14:textId="77777777" w:rsidR="00DA072B" w:rsidRDefault="00DA07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01A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248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8D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F26DE" w14:textId="77777777" w:rsidR="00DA072B" w:rsidRDefault="00DA072B" w:rsidP="009139A6">
      <w:r>
        <w:separator/>
      </w:r>
    </w:p>
  </w:footnote>
  <w:footnote w:type="continuationSeparator" w:id="0">
    <w:p w14:paraId="34CE589A" w14:textId="77777777" w:rsidR="00DA072B" w:rsidRDefault="00DA07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F17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D2C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3D8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72B"/>
    <w:rsid w:val="000666E0"/>
    <w:rsid w:val="000A2E7A"/>
    <w:rsid w:val="001307AC"/>
    <w:rsid w:val="00190DFA"/>
    <w:rsid w:val="002510B7"/>
    <w:rsid w:val="00270799"/>
    <w:rsid w:val="002737D5"/>
    <w:rsid w:val="00357E4A"/>
    <w:rsid w:val="00521862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A072B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40CA5"/>
  <w15:chartTrackingRefBased/>
  <w15:docId w15:val="{1942A4B7-FBAD-4289-9C0D-68F17323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2025-04-27T06:37:00Z</dcterms:created>
  <dcterms:modified xsi:type="dcterms:W3CDTF">2025-04-27T06:38:00Z</dcterms:modified>
</cp:coreProperties>
</file>